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BF597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CHIRCHE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5E968E4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Habderdasher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669ADCD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D4314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431330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May1478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Cokkes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Lewes, Sussex(q.v.), gifted his goods and chattels to him,</w:t>
      </w:r>
    </w:p>
    <w:p w14:paraId="0443BF67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Cobold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mercer(q.v.), Thomas Hull of London,</w:t>
      </w:r>
    </w:p>
    <w:p w14:paraId="36129747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Alderman(q.v.),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Rese of Lewes(q.v.).</w:t>
      </w:r>
    </w:p>
    <w:p w14:paraId="024255DD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p.109)</w:t>
      </w:r>
    </w:p>
    <w:p w14:paraId="45E4B54F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0C701D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60643" w14:textId="77777777" w:rsidR="00F4691A" w:rsidRDefault="00F4691A" w:rsidP="00F46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2021</w:t>
      </w:r>
    </w:p>
    <w:p w14:paraId="409C9F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62DEE" w14:textId="77777777" w:rsidR="00F4691A" w:rsidRDefault="00F4691A" w:rsidP="009139A6">
      <w:r>
        <w:separator/>
      </w:r>
    </w:p>
  </w:endnote>
  <w:endnote w:type="continuationSeparator" w:id="0">
    <w:p w14:paraId="0E2FDFBC" w14:textId="77777777" w:rsidR="00F4691A" w:rsidRDefault="00F469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C2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B75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FD4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F5727" w14:textId="77777777" w:rsidR="00F4691A" w:rsidRDefault="00F4691A" w:rsidP="009139A6">
      <w:r>
        <w:separator/>
      </w:r>
    </w:p>
  </w:footnote>
  <w:footnote w:type="continuationSeparator" w:id="0">
    <w:p w14:paraId="4BC7ADC1" w14:textId="77777777" w:rsidR="00F4691A" w:rsidRDefault="00F469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C9D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4F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92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1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691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38BE3"/>
  <w15:chartTrackingRefBased/>
  <w15:docId w15:val="{42AD42C7-97B5-4A5B-A551-C7C89462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2021-09-09T16:23:00Z</dcterms:created>
  <dcterms:modified xsi:type="dcterms:W3CDTF">2021-09-09T16:24:00Z</dcterms:modified>
</cp:coreProperties>
</file>